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480DFF" w:rsidRDefault="00480DFF" w:rsidP="007E4E27">
      <w:r w:rsidRPr="0071358F">
        <w:rPr>
          <w:b/>
          <w:sz w:val="28"/>
          <w:szCs w:val="28"/>
        </w:rPr>
        <w:t>Disciplina</w:t>
      </w:r>
      <w:r w:rsidR="00156590">
        <w:rPr>
          <w:b/>
          <w:sz w:val="28"/>
          <w:szCs w:val="28"/>
        </w:rPr>
        <w:t xml:space="preserve"> : STORIA</w:t>
      </w:r>
      <w:r w:rsidRPr="0071358F">
        <w:rPr>
          <w:b/>
          <w:sz w:val="28"/>
          <w:szCs w:val="28"/>
        </w:rPr>
        <w:t xml:space="preserve">                              Docente</w:t>
      </w:r>
      <w:r w:rsidR="00156590">
        <w:rPr>
          <w:b/>
          <w:sz w:val="28"/>
          <w:szCs w:val="28"/>
        </w:rPr>
        <w:t>: MARGHERITA CUIUS</w:t>
      </w:r>
    </w:p>
    <w:p w:rsidR="00663A94" w:rsidRDefault="00663A94" w:rsidP="007E4E27"/>
    <w:p w:rsidR="00663A94" w:rsidRDefault="00663A94" w:rsidP="007E4E27"/>
    <w:p w:rsidR="00663A94" w:rsidRDefault="00663A94" w:rsidP="007E4E27"/>
    <w:p w:rsidR="00156590" w:rsidRDefault="00156590" w:rsidP="00156590">
      <w:pPr>
        <w:pStyle w:val="Default"/>
      </w:pPr>
    </w:p>
    <w:p w:rsidR="00663A94" w:rsidRDefault="00156590" w:rsidP="00156590">
      <w:pPr>
        <w:pStyle w:val="Default"/>
      </w:pPr>
      <w:r>
        <w:t xml:space="preserve"> </w:t>
      </w:r>
    </w:p>
    <w:p w:rsidR="00663A94" w:rsidRDefault="00663A94" w:rsidP="007E4E27">
      <w:pPr>
        <w:rPr>
          <w:b/>
        </w:rPr>
      </w:pPr>
      <w:r w:rsidRPr="0071358F">
        <w:rPr>
          <w:b/>
        </w:rPr>
        <w:t>CONTENUTI</w:t>
      </w:r>
    </w:p>
    <w:p w:rsidR="0071358F" w:rsidRDefault="0071358F" w:rsidP="007E4E27">
      <w:pPr>
        <w:rPr>
          <w:b/>
        </w:rPr>
      </w:pPr>
    </w:p>
    <w:p w:rsidR="00287D47" w:rsidRDefault="00156590" w:rsidP="00287D47">
      <w:pPr>
        <w:rPr>
          <w:rFonts w:ascii="Verdana" w:hAnsi="Verdana" w:cs="Verdana"/>
          <w:szCs w:val="20"/>
        </w:rPr>
      </w:pPr>
      <w:r>
        <w:rPr>
          <w:rFonts w:ascii="Verdana" w:hAnsi="Verdana" w:cs="Verdana"/>
        </w:rPr>
        <w:t xml:space="preserve">Dall’ </w:t>
      </w:r>
      <w:r w:rsidR="00287D47">
        <w:rPr>
          <w:rFonts w:ascii="Verdana" w:hAnsi="Verdana" w:cs="Verdana"/>
        </w:rPr>
        <w:t>Unità d'Italia</w:t>
      </w:r>
      <w:r>
        <w:rPr>
          <w:rFonts w:ascii="Verdana" w:hAnsi="Verdana" w:cs="Verdana"/>
        </w:rPr>
        <w:t xml:space="preserve"> all’Età Giolittiana ( Appunti)</w:t>
      </w:r>
    </w:p>
    <w:p w:rsidR="00287D47" w:rsidRDefault="00287D47" w:rsidP="00287D47">
      <w:pPr>
        <w:rPr>
          <w:rFonts w:ascii="Verdana" w:hAnsi="Verdana" w:cs="Verdana"/>
        </w:rPr>
      </w:pPr>
    </w:p>
    <w:p w:rsidR="00287D47" w:rsidRDefault="00287D47" w:rsidP="00287D47">
      <w:pPr>
        <w:rPr>
          <w:rFonts w:ascii="Verdana" w:hAnsi="Verdana" w:cs="Verdana"/>
        </w:rPr>
      </w:pPr>
      <w:r>
        <w:rPr>
          <w:rFonts w:ascii="Verdana" w:hAnsi="Verdana" w:cs="Verdana"/>
        </w:rPr>
        <w:t>La situazione europea tra la fine del XIX e gli inizi del XX secolo: sintesi</w:t>
      </w:r>
    </w:p>
    <w:p w:rsidR="00287D47" w:rsidRDefault="00287D47" w:rsidP="00287D47">
      <w:pPr>
        <w:rPr>
          <w:rFonts w:ascii="Verdana" w:hAnsi="Verdana" w:cs="Verdana"/>
        </w:rPr>
      </w:pPr>
    </w:p>
    <w:p w:rsidR="00287D47" w:rsidRDefault="00287D47" w:rsidP="00287D47">
      <w:pPr>
        <w:rPr>
          <w:rFonts w:ascii="Verdana" w:hAnsi="Verdana" w:cs="Verdana"/>
        </w:rPr>
      </w:pPr>
      <w:r>
        <w:rPr>
          <w:rFonts w:ascii="Verdana" w:hAnsi="Verdana" w:cs="Verdana"/>
        </w:rPr>
        <w:t>La Prima guerra mondiale e i trattati di Versailles</w:t>
      </w:r>
    </w:p>
    <w:p w:rsidR="00287D47" w:rsidRDefault="00287D47" w:rsidP="00287D47">
      <w:pPr>
        <w:rPr>
          <w:rFonts w:ascii="Verdana" w:hAnsi="Verdana" w:cs="Verdana"/>
        </w:rPr>
      </w:pPr>
    </w:p>
    <w:p w:rsidR="00287D47" w:rsidRDefault="00287D47" w:rsidP="00287D47">
      <w:pPr>
        <w:rPr>
          <w:rFonts w:ascii="Verdana" w:hAnsi="Verdana" w:cs="Verdana"/>
        </w:rPr>
      </w:pPr>
      <w:r>
        <w:rPr>
          <w:rFonts w:ascii="Verdana" w:hAnsi="Verdana" w:cs="Verdana"/>
        </w:rPr>
        <w:t>L'ascesa del fascismo e del nazismo</w:t>
      </w:r>
    </w:p>
    <w:p w:rsidR="00287D47" w:rsidRDefault="00287D47" w:rsidP="00287D47">
      <w:pPr>
        <w:rPr>
          <w:rFonts w:ascii="Verdana" w:hAnsi="Verdana" w:cs="Verdana"/>
        </w:rPr>
      </w:pPr>
    </w:p>
    <w:p w:rsidR="00287D47" w:rsidRDefault="00287D47" w:rsidP="00287D47">
      <w:pPr>
        <w:rPr>
          <w:rFonts w:ascii="Verdana" w:hAnsi="Verdana" w:cs="Verdana"/>
        </w:rPr>
      </w:pPr>
      <w:r>
        <w:rPr>
          <w:rFonts w:ascii="Verdana" w:hAnsi="Verdana" w:cs="Verdana"/>
        </w:rPr>
        <w:t xml:space="preserve">La Seconda guerra mondiale; </w:t>
      </w:r>
    </w:p>
    <w:p w:rsidR="00156590" w:rsidRDefault="00156590" w:rsidP="00287D47">
      <w:pPr>
        <w:rPr>
          <w:rFonts w:ascii="Verdana" w:hAnsi="Verdana" w:cs="Verdana"/>
        </w:rPr>
      </w:pPr>
    </w:p>
    <w:p w:rsidR="00287D47" w:rsidRDefault="00287D47" w:rsidP="00287D47">
      <w:pPr>
        <w:rPr>
          <w:rFonts w:ascii="Verdana" w:hAnsi="Verdana" w:cs="Verdana"/>
        </w:rPr>
      </w:pPr>
      <w:r>
        <w:rPr>
          <w:rFonts w:ascii="Verdana" w:hAnsi="Verdana" w:cs="Verdana"/>
        </w:rPr>
        <w:t>L'Assemblea Costituente e la nascita della Repubblica italiana</w:t>
      </w:r>
    </w:p>
    <w:p w:rsidR="00287D47" w:rsidRDefault="00287D47" w:rsidP="00287D47">
      <w:pPr>
        <w:rPr>
          <w:rFonts w:ascii="Verdana" w:hAnsi="Verdana" w:cs="Verdana"/>
        </w:rPr>
      </w:pPr>
    </w:p>
    <w:p w:rsidR="00156590" w:rsidRPr="00156590" w:rsidRDefault="00156590" w:rsidP="00D00B25">
      <w:pPr>
        <w:pStyle w:val="Default"/>
        <w:spacing w:after="155" w:line="360" w:lineRule="auto"/>
        <w:rPr>
          <w:rFonts w:ascii="Verdana" w:hAnsi="Verdana"/>
        </w:rPr>
      </w:pPr>
      <w:r>
        <w:rPr>
          <w:rFonts w:ascii="Verdana" w:hAnsi="Verdana"/>
        </w:rPr>
        <w:t>L</w:t>
      </w:r>
      <w:r w:rsidRPr="00156590">
        <w:rPr>
          <w:rFonts w:ascii="Verdana" w:hAnsi="Verdana"/>
        </w:rPr>
        <w:t xml:space="preserve">a guerra fredda e i Paesi non-allineati; </w:t>
      </w:r>
    </w:p>
    <w:p w:rsidR="00156590" w:rsidRPr="00156590" w:rsidRDefault="00156590" w:rsidP="00D00B25">
      <w:pPr>
        <w:pStyle w:val="Default"/>
        <w:spacing w:after="155" w:line="276" w:lineRule="auto"/>
        <w:rPr>
          <w:rFonts w:ascii="Verdana" w:hAnsi="Verdana"/>
        </w:rPr>
      </w:pPr>
      <w:r>
        <w:rPr>
          <w:rFonts w:ascii="Verdana" w:hAnsi="Verdana"/>
        </w:rPr>
        <w:t>I t</w:t>
      </w:r>
      <w:r w:rsidRPr="00156590">
        <w:rPr>
          <w:rFonts w:ascii="Verdana" w:hAnsi="Verdana"/>
        </w:rPr>
        <w:t xml:space="preserve">ramonto del colonialismo, guerre di liberazione; </w:t>
      </w:r>
    </w:p>
    <w:p w:rsidR="00156590" w:rsidRDefault="00156590" w:rsidP="00156590">
      <w:pPr>
        <w:pStyle w:val="Default"/>
        <w:rPr>
          <w:sz w:val="23"/>
          <w:szCs w:val="23"/>
        </w:rPr>
      </w:pPr>
      <w:r>
        <w:rPr>
          <w:rFonts w:ascii="Verdana" w:hAnsi="Verdana"/>
        </w:rPr>
        <w:t>N</w:t>
      </w:r>
      <w:r w:rsidRPr="00156590">
        <w:rPr>
          <w:rFonts w:ascii="Verdana" w:hAnsi="Verdana"/>
        </w:rPr>
        <w:t>uovi problemi del mondo attuale</w:t>
      </w:r>
      <w:r>
        <w:rPr>
          <w:sz w:val="23"/>
          <w:szCs w:val="23"/>
        </w:rPr>
        <w:t xml:space="preserve"> </w:t>
      </w:r>
    </w:p>
    <w:p w:rsidR="00156590" w:rsidRDefault="00156590" w:rsidP="00156590">
      <w:pPr>
        <w:pStyle w:val="Default"/>
      </w:pPr>
    </w:p>
    <w:p w:rsidR="00156590" w:rsidRDefault="00156590" w:rsidP="00287D47">
      <w:pPr>
        <w:rPr>
          <w:rFonts w:ascii="Verdana" w:hAnsi="Verdana" w:cs="Verdana"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  <w:r>
        <w:rPr>
          <w:b/>
        </w:rPr>
        <w:t>EVENTUALI  CONTENUTI  PLURIDISCIPLINARI</w:t>
      </w:r>
    </w:p>
    <w:p w:rsidR="0071358F" w:rsidRPr="00156590" w:rsidRDefault="00156590" w:rsidP="007E4E27">
      <w:pPr>
        <w:rPr>
          <w:rFonts w:ascii="Verdana" w:hAnsi="Verdana"/>
        </w:rPr>
      </w:pPr>
      <w:r w:rsidRPr="00156590">
        <w:rPr>
          <w:rFonts w:ascii="Verdana" w:hAnsi="Verdana"/>
        </w:rPr>
        <w:t>Il ruolo della donna nel Novecento</w:t>
      </w:r>
    </w:p>
    <w:p w:rsidR="0071358F" w:rsidRPr="00156590" w:rsidRDefault="0071358F" w:rsidP="007E4E27">
      <w:pPr>
        <w:rPr>
          <w:rFonts w:ascii="Verdana" w:hAnsi="Verdana"/>
        </w:rPr>
      </w:pPr>
    </w:p>
    <w:p w:rsidR="007E4E27" w:rsidRPr="00156590" w:rsidRDefault="007E4E27" w:rsidP="007E4E27">
      <w:pPr>
        <w:rPr>
          <w:rFonts w:ascii="Verdana" w:hAnsi="Verdana"/>
        </w:rPr>
      </w:pPr>
    </w:p>
    <w:p w:rsidR="007E4E27" w:rsidRDefault="007E4E27" w:rsidP="007E4E27"/>
    <w:p w:rsidR="007E4E27" w:rsidRDefault="007E4E27" w:rsidP="007E4E27">
      <w:bookmarkStart w:id="0" w:name="_GoBack"/>
      <w:bookmarkEnd w:id="0"/>
    </w:p>
    <w:p w:rsidR="00627EFF" w:rsidRDefault="00627EFF" w:rsidP="007E4E27"/>
    <w:sectPr w:rsidR="00627EFF" w:rsidSect="0021350B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D7B" w:rsidRDefault="006F2D7B">
      <w:r>
        <w:separator/>
      </w:r>
    </w:p>
  </w:endnote>
  <w:endnote w:type="continuationSeparator" w:id="0">
    <w:p w:rsidR="006F2D7B" w:rsidRDefault="006F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FC" w:rsidRDefault="00CB58FE">
    <w:r w:rsidRPr="001164FC">
      <w:rPr>
        <w:sz w:val="20"/>
      </w:rPr>
      <w:t xml:space="preserve">     </w:t>
    </w:r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 xml:space="preserve">.25a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21350B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21350B" w:rsidRPr="001164FC">
      <w:rPr>
        <w:rFonts w:ascii="Arial" w:hAnsi="Arial" w:cs="Arial"/>
        <w:sz w:val="20"/>
      </w:rPr>
      <w:fldChar w:fldCharType="separate"/>
    </w:r>
    <w:r w:rsidR="00D00B25">
      <w:rPr>
        <w:rFonts w:ascii="Arial" w:hAnsi="Arial" w:cs="Arial"/>
        <w:noProof/>
        <w:sz w:val="20"/>
      </w:rPr>
      <w:t>1</w:t>
    </w:r>
    <w:r w:rsidR="0021350B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21350B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21350B" w:rsidRPr="001164FC">
      <w:rPr>
        <w:rFonts w:ascii="Arial" w:hAnsi="Arial" w:cs="Arial"/>
        <w:sz w:val="20"/>
      </w:rPr>
      <w:fldChar w:fldCharType="separate"/>
    </w:r>
    <w:r w:rsidR="00D00B25">
      <w:rPr>
        <w:rFonts w:ascii="Arial" w:hAnsi="Arial" w:cs="Arial"/>
        <w:noProof/>
        <w:sz w:val="20"/>
      </w:rPr>
      <w:t>1</w:t>
    </w:r>
    <w:r w:rsidR="0021350B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D7B" w:rsidRDefault="006F2D7B">
      <w:r>
        <w:separator/>
      </w:r>
    </w:p>
  </w:footnote>
  <w:footnote w:type="continuationSeparator" w:id="0">
    <w:p w:rsidR="006F2D7B" w:rsidRDefault="006F2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156590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76250" cy="50482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156590" w:rsidP="00156590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A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nno </w:t>
          </w:r>
          <w:r>
            <w:rPr>
              <w:rFonts w:ascii="Arial" w:hAnsi="Arial"/>
              <w:b/>
              <w:sz w:val="28"/>
              <w:szCs w:val="28"/>
            </w:rPr>
            <w:t>S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0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hyphenationZone w:val="283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56590"/>
    <w:rsid w:val="0016390C"/>
    <w:rsid w:val="001B2B02"/>
    <w:rsid w:val="001B5F90"/>
    <w:rsid w:val="001C1829"/>
    <w:rsid w:val="001D0968"/>
    <w:rsid w:val="001E7034"/>
    <w:rsid w:val="001F2FA8"/>
    <w:rsid w:val="00203CB0"/>
    <w:rsid w:val="0021350B"/>
    <w:rsid w:val="00213749"/>
    <w:rsid w:val="00220305"/>
    <w:rsid w:val="0025438E"/>
    <w:rsid w:val="00255C92"/>
    <w:rsid w:val="00287D47"/>
    <w:rsid w:val="002A0244"/>
    <w:rsid w:val="002B36E4"/>
    <w:rsid w:val="002D5096"/>
    <w:rsid w:val="002F3B7D"/>
    <w:rsid w:val="00344D7C"/>
    <w:rsid w:val="00347216"/>
    <w:rsid w:val="0035417A"/>
    <w:rsid w:val="00381925"/>
    <w:rsid w:val="003C139C"/>
    <w:rsid w:val="003E243B"/>
    <w:rsid w:val="00407C92"/>
    <w:rsid w:val="00407D52"/>
    <w:rsid w:val="00436410"/>
    <w:rsid w:val="004656D1"/>
    <w:rsid w:val="00480DFF"/>
    <w:rsid w:val="004871FD"/>
    <w:rsid w:val="00494159"/>
    <w:rsid w:val="004A48D6"/>
    <w:rsid w:val="004B3068"/>
    <w:rsid w:val="004E41CD"/>
    <w:rsid w:val="00515FEB"/>
    <w:rsid w:val="00541805"/>
    <w:rsid w:val="00542E61"/>
    <w:rsid w:val="0057012C"/>
    <w:rsid w:val="00573FA6"/>
    <w:rsid w:val="00596D2C"/>
    <w:rsid w:val="005C2FF5"/>
    <w:rsid w:val="00600F5E"/>
    <w:rsid w:val="006153BB"/>
    <w:rsid w:val="00616C7A"/>
    <w:rsid w:val="00616CF3"/>
    <w:rsid w:val="006236C9"/>
    <w:rsid w:val="00625FC2"/>
    <w:rsid w:val="00627EFF"/>
    <w:rsid w:val="00651F30"/>
    <w:rsid w:val="00663A94"/>
    <w:rsid w:val="0067566A"/>
    <w:rsid w:val="006D0122"/>
    <w:rsid w:val="006F2D7B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3BE3"/>
    <w:rsid w:val="0097463E"/>
    <w:rsid w:val="009767C4"/>
    <w:rsid w:val="009A3255"/>
    <w:rsid w:val="009B364D"/>
    <w:rsid w:val="009B62FE"/>
    <w:rsid w:val="00A03E61"/>
    <w:rsid w:val="00A1431A"/>
    <w:rsid w:val="00A23DDC"/>
    <w:rsid w:val="00A52CAF"/>
    <w:rsid w:val="00A86170"/>
    <w:rsid w:val="00A96674"/>
    <w:rsid w:val="00A96E47"/>
    <w:rsid w:val="00AD5C71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00B25"/>
    <w:rsid w:val="00D13828"/>
    <w:rsid w:val="00D21EE3"/>
    <w:rsid w:val="00D26F45"/>
    <w:rsid w:val="00D333F8"/>
    <w:rsid w:val="00D54B26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9237E"/>
    <w:rsid w:val="00EF7345"/>
    <w:rsid w:val="00F10F22"/>
    <w:rsid w:val="00F11F26"/>
    <w:rsid w:val="00F23817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del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customStyle="1" w:styleId="Default">
    <w:name w:val="Default"/>
    <w:rsid w:val="001565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CONSIP pc portatili 6 Lotto-2</dc:creator>
  <cp:keywords/>
  <cp:lastModifiedBy>Patrizia V.</cp:lastModifiedBy>
  <cp:revision>3</cp:revision>
  <cp:lastPrinted>2017-09-25T10:29:00Z</cp:lastPrinted>
  <dcterms:created xsi:type="dcterms:W3CDTF">2017-10-06T15:09:00Z</dcterms:created>
  <dcterms:modified xsi:type="dcterms:W3CDTF">2017-10-06T17:32:00Z</dcterms:modified>
</cp:coreProperties>
</file>